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A8" w:rsidRDefault="00E33FA8" w:rsidP="006D793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работа №2</w:t>
      </w:r>
    </w:p>
    <w:p w:rsidR="00E33FA8" w:rsidRDefault="00E33FA8" w:rsidP="006D793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«Изготовление шпильки»</w:t>
      </w:r>
    </w:p>
    <w:p w:rsidR="00E33FA8" w:rsidRDefault="00E33FA8" w:rsidP="006D793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</w:p>
    <w:p w:rsidR="00E33FA8" w:rsidRDefault="00E33FA8" w:rsidP="006D793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технологический процесс изготовления шпильки  и изготовить  10 шпилек.</w:t>
      </w:r>
    </w:p>
    <w:p w:rsidR="00E33FA8" w:rsidRDefault="00E33FA8" w:rsidP="006D793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E33FA8" w:rsidRDefault="00E33FA8" w:rsidP="006D7939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Правильная  плита, молоток с круглым бойком, слесарные тиски, све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лильный станок, сверло ø</w:t>
      </w:r>
      <w:r w:rsidRPr="00E9121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Pr="00E9121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мм,  кондуктор, драчевый напильник, лине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ка,  сталь круглая  ø 8мм, гайка М8.</w:t>
      </w:r>
    </w:p>
    <w:p w:rsidR="00E33FA8" w:rsidRDefault="00E33FA8" w:rsidP="006D793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Методические указания.</w:t>
      </w:r>
    </w:p>
    <w:p w:rsidR="00E33FA8" w:rsidRDefault="00E33FA8" w:rsidP="006D793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Лабораторная работа направлена на получение умений и навыков по разр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ботке технологического процесса на изготовление изделий и выполнение слесарной и механической обработки в пределах различных классов точн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и чистоты.</w:t>
      </w:r>
    </w:p>
    <w:p w:rsidR="00E33FA8" w:rsidRDefault="00E33FA8" w:rsidP="006D793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E33FA8" w:rsidRDefault="00E33FA8" w:rsidP="006D793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E33FA8" w:rsidRDefault="00E33FA8" w:rsidP="006D7939">
      <w:pPr>
        <w:pStyle w:val="ListParagraph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E33FA8" w:rsidRDefault="00E33FA8" w:rsidP="006D7939">
      <w:pPr>
        <w:pStyle w:val="ListParagraph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Изготовление шпилек в соответствии с техническими требованиями и техн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логическим процессом.</w:t>
      </w:r>
    </w:p>
    <w:p w:rsidR="00E33FA8" w:rsidRDefault="00E33FA8" w:rsidP="006D7939">
      <w:pPr>
        <w:pStyle w:val="ListParagraph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изготовленных шпилек и предложенных мер по устранению дефектов.</w:t>
      </w:r>
    </w:p>
    <w:p w:rsidR="00E33FA8" w:rsidRDefault="00E33FA8" w:rsidP="006D793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E33FA8" w:rsidRDefault="00E33FA8" w:rsidP="006D793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E33FA8" w:rsidRDefault="00E33FA8" w:rsidP="006D793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E33FA8" w:rsidRDefault="00E33FA8" w:rsidP="006D793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изготовление шпильки</w:t>
      </w:r>
    </w:p>
    <w:p w:rsidR="00E33FA8" w:rsidRDefault="00E33FA8" w:rsidP="006D793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Изготовить десять  шпилек</w:t>
      </w:r>
    </w:p>
    <w:p w:rsidR="00E33FA8" w:rsidRDefault="00E33FA8" w:rsidP="006D793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E33FA8" w:rsidRDefault="00E33FA8" w:rsidP="006D793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сведения.</w:t>
      </w:r>
    </w:p>
    <w:p w:rsidR="00E33FA8" w:rsidRDefault="00E33FA8" w:rsidP="00111248">
      <w:pPr>
        <w:pStyle w:val="ListParagraph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9D3C65">
        <w:rPr>
          <w:rStyle w:val="Emphasis"/>
          <w:rFonts w:ascii="Times New Roman" w:hAnsi="Times New Roman"/>
          <w:b/>
          <w:bCs/>
          <w:sz w:val="28"/>
          <w:szCs w:val="28"/>
        </w:rPr>
        <w:t>Шпилька</w:t>
      </w:r>
      <w:r w:rsidRPr="009D3C65">
        <w:rPr>
          <w:rFonts w:ascii="Times New Roman" w:hAnsi="Times New Roman"/>
          <w:sz w:val="28"/>
          <w:szCs w:val="28"/>
        </w:rPr>
        <w:t xml:space="preserve"> - цилиндрический стержень с резьбой на обоих концах. Один конец шпильки ввинчивается в одну из соединяемых деталей, а на другой к</w:t>
      </w:r>
      <w:r w:rsidRPr="009D3C65">
        <w:rPr>
          <w:rFonts w:ascii="Times New Roman" w:hAnsi="Times New Roman"/>
          <w:sz w:val="28"/>
          <w:szCs w:val="28"/>
        </w:rPr>
        <w:t>о</w:t>
      </w:r>
      <w:r w:rsidRPr="009D3C65">
        <w:rPr>
          <w:rFonts w:ascii="Times New Roman" w:hAnsi="Times New Roman"/>
          <w:sz w:val="28"/>
          <w:szCs w:val="28"/>
        </w:rPr>
        <w:t>нец устанавливают скрепляемую деталь и навинчивают гайку</w:t>
      </w:r>
      <w:r>
        <w:rPr>
          <w:rFonts w:ascii="Times New Roman" w:hAnsi="Times New Roman"/>
          <w:sz w:val="28"/>
          <w:szCs w:val="28"/>
        </w:rPr>
        <w:t>.</w:t>
      </w:r>
    </w:p>
    <w:p w:rsidR="00E33FA8" w:rsidRDefault="00E33FA8" w:rsidP="00111248">
      <w:pPr>
        <w:pStyle w:val="ListParagraph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9D3C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Изготовление шпилек  предусматривает применение таких  слесарных работ как правка, разметка, сверление, опиливание и нарезание наружной резьбы.</w:t>
      </w:r>
    </w:p>
    <w:p w:rsidR="00E33FA8" w:rsidRDefault="00E33FA8" w:rsidP="00111248">
      <w:pPr>
        <w:pStyle w:val="ListParagraph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3156">
        <w:rPr>
          <w:rFonts w:ascii="Times New Roman" w:hAnsi="Times New Roman"/>
          <w:b/>
          <w:i/>
          <w:sz w:val="28"/>
          <w:szCs w:val="28"/>
        </w:rPr>
        <w:t>Правку</w:t>
      </w:r>
      <w:r w:rsidRPr="00B63156">
        <w:rPr>
          <w:rFonts w:ascii="Times New Roman" w:hAnsi="Times New Roman"/>
          <w:sz w:val="28"/>
          <w:szCs w:val="28"/>
        </w:rPr>
        <w:t xml:space="preserve"> применяют в тех случаях, когда нужно устранить искажение формы заготовки – волнистость, коробление, вмятины, искривления, вып</w:t>
      </w:r>
      <w:r w:rsidRPr="00B63156">
        <w:rPr>
          <w:rFonts w:ascii="Times New Roman" w:hAnsi="Times New Roman"/>
          <w:sz w:val="28"/>
          <w:szCs w:val="28"/>
        </w:rPr>
        <w:t>у</w:t>
      </w:r>
      <w:r w:rsidRPr="00B63156">
        <w:rPr>
          <w:rFonts w:ascii="Times New Roman" w:hAnsi="Times New Roman"/>
          <w:sz w:val="28"/>
          <w:szCs w:val="28"/>
        </w:rPr>
        <w:t>чивания и т. д.</w:t>
      </w:r>
    </w:p>
    <w:p w:rsidR="00E33FA8" w:rsidRDefault="00E33FA8" w:rsidP="00B63156">
      <w:pPr>
        <w:pStyle w:val="ListParagraph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3156">
        <w:rPr>
          <w:i/>
          <w:iCs/>
        </w:rPr>
        <w:t xml:space="preserve"> </w:t>
      </w:r>
      <w:r w:rsidRPr="00B63156">
        <w:rPr>
          <w:rFonts w:ascii="Times New Roman" w:hAnsi="Times New Roman"/>
          <w:b/>
          <w:i/>
          <w:iCs/>
          <w:sz w:val="28"/>
          <w:szCs w:val="28"/>
        </w:rPr>
        <w:t>Правка круглого металла</w:t>
      </w:r>
      <w:r w:rsidRPr="00B63156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B63156">
        <w:rPr>
          <w:rFonts w:ascii="Times New Roman" w:hAnsi="Times New Roman"/>
          <w:sz w:val="28"/>
          <w:szCs w:val="28"/>
        </w:rPr>
        <w:t>Этот вид работы в основном похож на правку полосового металла. Для этого нужно отметить неровные места м</w:t>
      </w:r>
      <w:r w:rsidRPr="00B63156">
        <w:rPr>
          <w:rFonts w:ascii="Times New Roman" w:hAnsi="Times New Roman"/>
          <w:sz w:val="28"/>
          <w:szCs w:val="28"/>
        </w:rPr>
        <w:t>е</w:t>
      </w:r>
      <w:r w:rsidRPr="00B63156">
        <w:rPr>
          <w:rFonts w:ascii="Times New Roman" w:hAnsi="Times New Roman"/>
          <w:sz w:val="28"/>
          <w:szCs w:val="28"/>
        </w:rPr>
        <w:t>лом и расположить заготовку выпуклостью вверх, удары наносить по выпу</w:t>
      </w:r>
      <w:r w:rsidRPr="00B63156">
        <w:rPr>
          <w:rFonts w:ascii="Times New Roman" w:hAnsi="Times New Roman"/>
          <w:sz w:val="28"/>
          <w:szCs w:val="28"/>
        </w:rPr>
        <w:t>к</w:t>
      </w:r>
      <w:r w:rsidRPr="00B63156">
        <w:rPr>
          <w:rFonts w:ascii="Times New Roman" w:hAnsi="Times New Roman"/>
          <w:sz w:val="28"/>
          <w:szCs w:val="28"/>
        </w:rPr>
        <w:t>лой части от краев изгиба к середине выпуклости. Когда основное искривл</w:t>
      </w:r>
      <w:r w:rsidRPr="00B63156">
        <w:rPr>
          <w:rFonts w:ascii="Times New Roman" w:hAnsi="Times New Roman"/>
          <w:sz w:val="28"/>
          <w:szCs w:val="28"/>
        </w:rPr>
        <w:t>е</w:t>
      </w:r>
      <w:r w:rsidRPr="00B63156">
        <w:rPr>
          <w:rFonts w:ascii="Times New Roman" w:hAnsi="Times New Roman"/>
          <w:sz w:val="28"/>
          <w:szCs w:val="28"/>
        </w:rPr>
        <w:t>ние окажется выправленным, силу ударов нужно уменьшить и периодически поворачивать металлический прут вокруг его оси, чтобы не допустить и</w:t>
      </w:r>
      <w:r w:rsidRPr="00B63156">
        <w:rPr>
          <w:rFonts w:ascii="Times New Roman" w:hAnsi="Times New Roman"/>
          <w:sz w:val="28"/>
          <w:szCs w:val="28"/>
        </w:rPr>
        <w:t>с</w:t>
      </w:r>
      <w:r w:rsidRPr="00B63156">
        <w:rPr>
          <w:rFonts w:ascii="Times New Roman" w:hAnsi="Times New Roman"/>
          <w:sz w:val="28"/>
          <w:szCs w:val="28"/>
        </w:rPr>
        <w:t>кривления в обратную сторону.</w:t>
      </w:r>
    </w:p>
    <w:p w:rsidR="00E33FA8" w:rsidRPr="00B63156" w:rsidRDefault="00E33FA8" w:rsidP="00B63156">
      <w:pPr>
        <w:pStyle w:val="ListParagraph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3156">
        <w:rPr>
          <w:rFonts w:ascii="Times New Roman" w:hAnsi="Times New Roman"/>
          <w:b/>
          <w:i/>
          <w:iCs/>
          <w:sz w:val="28"/>
          <w:szCs w:val="28"/>
        </w:rPr>
        <w:t>Нарезание резьбы</w:t>
      </w:r>
      <w:r w:rsidRPr="00B63156">
        <w:rPr>
          <w:rFonts w:ascii="Times New Roman" w:hAnsi="Times New Roman"/>
          <w:i/>
          <w:iCs/>
          <w:sz w:val="28"/>
          <w:szCs w:val="28"/>
        </w:rPr>
        <w:t xml:space="preserve"> – </w:t>
      </w:r>
      <w:r w:rsidRPr="00B63156">
        <w:rPr>
          <w:rFonts w:ascii="Times New Roman" w:hAnsi="Times New Roman"/>
          <w:sz w:val="28"/>
          <w:szCs w:val="28"/>
        </w:rPr>
        <w:t>это образование винтовой поверхности на нару</w:t>
      </w:r>
      <w:r w:rsidRPr="00B63156">
        <w:rPr>
          <w:rFonts w:ascii="Times New Roman" w:hAnsi="Times New Roman"/>
          <w:sz w:val="28"/>
          <w:szCs w:val="28"/>
        </w:rPr>
        <w:t>ж</w:t>
      </w:r>
      <w:r w:rsidRPr="00B63156">
        <w:rPr>
          <w:rFonts w:ascii="Times New Roman" w:hAnsi="Times New Roman"/>
          <w:sz w:val="28"/>
          <w:szCs w:val="28"/>
        </w:rPr>
        <w:t>ной или внутренней цилиндрической или конической поверхностях детали</w:t>
      </w:r>
      <w:r w:rsidRPr="009D3C65">
        <w:rPr>
          <w:sz w:val="28"/>
          <w:szCs w:val="28"/>
        </w:rPr>
        <w:t>.</w:t>
      </w:r>
    </w:p>
    <w:p w:rsidR="00E33FA8" w:rsidRPr="009D3C65" w:rsidRDefault="00E33FA8" w:rsidP="009D3C65">
      <w:pPr>
        <w:pStyle w:val="book"/>
        <w:spacing w:before="0" w:beforeAutospacing="0" w:after="0" w:afterAutospacing="0"/>
        <w:rPr>
          <w:sz w:val="28"/>
          <w:szCs w:val="28"/>
        </w:rPr>
      </w:pPr>
      <w:r w:rsidRPr="009D3C65">
        <w:rPr>
          <w:sz w:val="28"/>
          <w:szCs w:val="28"/>
        </w:rPr>
        <w:t>Нарезание винтовой поверхности на болтах, валиках и других наружных п</w:t>
      </w:r>
      <w:r w:rsidRPr="009D3C65">
        <w:rPr>
          <w:sz w:val="28"/>
          <w:szCs w:val="28"/>
        </w:rPr>
        <w:t>о</w:t>
      </w:r>
      <w:r w:rsidRPr="009D3C65">
        <w:rPr>
          <w:sz w:val="28"/>
          <w:szCs w:val="28"/>
        </w:rPr>
        <w:t xml:space="preserve">верхностях деталей можно выполнять вручную или машинным способом. К ручным инструментам относятся: круглые разрезные и неразрезные </w:t>
      </w:r>
      <w:r w:rsidRPr="009D3C65">
        <w:rPr>
          <w:i/>
          <w:iCs/>
          <w:sz w:val="28"/>
          <w:szCs w:val="28"/>
        </w:rPr>
        <w:t xml:space="preserve">плашки, </w:t>
      </w:r>
      <w:r w:rsidRPr="009D3C65">
        <w:rPr>
          <w:sz w:val="28"/>
          <w:szCs w:val="28"/>
        </w:rPr>
        <w:t>а также четырех– и шестигранные пластинчатые плашки, клуппы для нарез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>ния резьбы на трубах. Для крепления плашек используются плашкодержат</w:t>
      </w:r>
      <w:r w:rsidRPr="009D3C65">
        <w:rPr>
          <w:sz w:val="28"/>
          <w:szCs w:val="28"/>
        </w:rPr>
        <w:t>е</w:t>
      </w:r>
      <w:r w:rsidRPr="009D3C65">
        <w:rPr>
          <w:sz w:val="28"/>
          <w:szCs w:val="28"/>
        </w:rPr>
        <w:t>ли и клуппы.</w:t>
      </w:r>
    </w:p>
    <w:p w:rsidR="00E33FA8" w:rsidRPr="00B63156" w:rsidRDefault="00E33FA8" w:rsidP="00B63156">
      <w:pPr>
        <w:pStyle w:val="ListParagraph"/>
        <w:spacing w:after="0"/>
        <w:ind w:left="113" w:firstLine="709"/>
        <w:rPr>
          <w:rFonts w:ascii="Times New Roman" w:hAnsi="Times New Roman"/>
          <w:sz w:val="28"/>
          <w:szCs w:val="28"/>
        </w:rPr>
      </w:pPr>
      <w:r w:rsidRPr="00B63156">
        <w:rPr>
          <w:rFonts w:ascii="Times New Roman" w:hAnsi="Times New Roman"/>
          <w:sz w:val="28"/>
          <w:szCs w:val="28"/>
        </w:rPr>
        <w:t xml:space="preserve"> Для того чтобы нарезать резьбу плашкой на стержне, надо сначала узнать </w:t>
      </w:r>
      <w:r w:rsidRPr="00B63156">
        <w:rPr>
          <w:rStyle w:val="Emphasis"/>
          <w:rFonts w:ascii="Times New Roman" w:hAnsi="Times New Roman"/>
          <w:sz w:val="28"/>
          <w:szCs w:val="28"/>
        </w:rPr>
        <w:t>наружный диаметр резьбы</w:t>
      </w:r>
      <w:r w:rsidRPr="00B63156">
        <w:rPr>
          <w:rFonts w:ascii="Times New Roman" w:hAnsi="Times New Roman"/>
          <w:sz w:val="28"/>
          <w:szCs w:val="28"/>
        </w:rPr>
        <w:t xml:space="preserve"> </w:t>
      </w:r>
      <w:r w:rsidRPr="00B63156">
        <w:rPr>
          <w:rStyle w:val="Strong"/>
          <w:rFonts w:ascii="Times New Roman" w:hAnsi="Times New Roman"/>
          <w:sz w:val="28"/>
          <w:szCs w:val="28"/>
        </w:rPr>
        <w:t xml:space="preserve">d </w:t>
      </w:r>
      <w:r w:rsidRPr="00B63156">
        <w:rPr>
          <w:rFonts w:ascii="Times New Roman" w:hAnsi="Times New Roman"/>
          <w:sz w:val="28"/>
          <w:szCs w:val="28"/>
        </w:rPr>
        <w:t xml:space="preserve">и ее </w:t>
      </w:r>
      <w:r w:rsidRPr="00B63156">
        <w:rPr>
          <w:rStyle w:val="Emphasis"/>
          <w:rFonts w:ascii="Times New Roman" w:hAnsi="Times New Roman"/>
          <w:sz w:val="28"/>
          <w:szCs w:val="28"/>
        </w:rPr>
        <w:t>шаг</w:t>
      </w:r>
      <w:r w:rsidRPr="00B63156">
        <w:rPr>
          <w:rFonts w:ascii="Times New Roman" w:hAnsi="Times New Roman"/>
          <w:sz w:val="28"/>
          <w:szCs w:val="28"/>
        </w:rPr>
        <w:t xml:space="preserve"> </w:t>
      </w:r>
      <w:r w:rsidRPr="00B63156">
        <w:rPr>
          <w:rStyle w:val="Strong"/>
          <w:rFonts w:ascii="Times New Roman" w:hAnsi="Times New Roman"/>
          <w:sz w:val="28"/>
          <w:szCs w:val="28"/>
        </w:rPr>
        <w:t>р</w:t>
      </w:r>
      <w:r w:rsidRPr="00B63156">
        <w:rPr>
          <w:rFonts w:ascii="Times New Roman" w:hAnsi="Times New Roman"/>
          <w:sz w:val="28"/>
          <w:szCs w:val="28"/>
        </w:rPr>
        <w:t>. Эти данные обозначены на плашке. Затем по таблице (см. табл. ниже) определить диаметр стержня для этой резьбы и выбрать заготовку.</w:t>
      </w:r>
    </w:p>
    <w:p w:rsidR="00E33FA8" w:rsidRDefault="00E33FA8" w:rsidP="00B63156">
      <w:pPr>
        <w:pStyle w:val="NormalWeb"/>
        <w:spacing w:before="0" w:beforeAutospacing="0" w:after="0" w:afterAutospacing="0"/>
      </w:pPr>
      <w:r>
        <w:t>  </w:t>
      </w:r>
      <w:r>
        <w:rPr>
          <w:rFonts w:ascii="Arial Unicode MS" w:eastAsia="Arial Unicode MS" w:hAnsi="Arial Unicode MS" w:cs="Arial Unicode MS"/>
          <w:color w:val="C0C0C0"/>
          <w:sz w:val="27"/>
          <w:szCs w:val="27"/>
        </w:rPr>
        <w:t> </w:t>
      </w:r>
      <w:r>
        <w:t> </w:t>
      </w:r>
      <w:r w:rsidRPr="00C2357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405pt;height:315pt;visibility:visible">
            <v:imagedata r:id="rId5" o:title=""/>
          </v:shape>
        </w:pict>
      </w:r>
    </w:p>
    <w:p w:rsidR="00E33FA8" w:rsidRPr="009D3C65" w:rsidRDefault="00E33FA8" w:rsidP="009D3C65">
      <w:pPr>
        <w:pStyle w:val="NormalWeb"/>
        <w:rPr>
          <w:sz w:val="28"/>
          <w:szCs w:val="28"/>
        </w:rPr>
      </w:pPr>
      <w:r w:rsidRPr="009D3C65">
        <w:rPr>
          <w:sz w:val="28"/>
          <w:szCs w:val="28"/>
        </w:rPr>
        <w:t xml:space="preserve">При этом надо обязательно учитывать, что, когда нарезают резьбу, металл, особенно медь, мягкая сталь, «тянется». В результате этого диаметр стержня немного увеличивается  и усиливается давление на резьбовую поверхность плашки. Она нагревается, стружка налипает на режущие кромки, и резьба становится «рваной». Все это снижает ее качество. Поэтому </w:t>
      </w:r>
      <w:r w:rsidRPr="009D3C65">
        <w:rPr>
          <w:rStyle w:val="Emphasis"/>
          <w:sz w:val="28"/>
          <w:szCs w:val="28"/>
        </w:rPr>
        <w:t>диаметр стержня должен быть меньше наружного диаметра резьбы на 0,1...0,3 мм в зависимости от размера резьбы</w:t>
      </w:r>
      <w:r w:rsidRPr="009D3C65">
        <w:rPr>
          <w:sz w:val="28"/>
          <w:szCs w:val="28"/>
        </w:rPr>
        <w:t>. Если диаметр стержня будет меньше на 0,4...0,5 мм внешнего диаметра резьбы, то профиль резьбы получается н</w:t>
      </w:r>
      <w:r w:rsidRPr="009D3C65">
        <w:rPr>
          <w:sz w:val="28"/>
          <w:szCs w:val="28"/>
        </w:rPr>
        <w:t>е</w:t>
      </w:r>
      <w:r w:rsidRPr="009D3C65">
        <w:rPr>
          <w:sz w:val="28"/>
          <w:szCs w:val="28"/>
        </w:rPr>
        <w:t>полным.</w:t>
      </w:r>
    </w:p>
    <w:p w:rsidR="00E33FA8" w:rsidRPr="009D3C65" w:rsidRDefault="00E33FA8" w:rsidP="009D3C65">
      <w:pPr>
        <w:pStyle w:val="NormalWeb"/>
        <w:rPr>
          <w:sz w:val="28"/>
          <w:szCs w:val="28"/>
        </w:rPr>
      </w:pPr>
      <w:r w:rsidRPr="00A91B2B">
        <w:rPr>
          <w:noProof/>
        </w:rPr>
        <w:pict>
          <v:shape id="Рисунок 5" o:spid="_x0000_i1026" type="#_x0000_t75" alt="rezb2.jpg" style="width:299.25pt;height:204.75pt;visibility:visible">
            <v:imagedata r:id="rId6" o:title=""/>
          </v:shape>
        </w:pict>
      </w:r>
      <w:r w:rsidRPr="009D3C65">
        <w:rPr>
          <w:sz w:val="28"/>
          <w:szCs w:val="28"/>
        </w:rPr>
        <w:t>Выбранную заготовку надо выправить, разметить, отрезать по разметке и, закрепив ее в тисках, напил</w:t>
      </w:r>
      <w:r w:rsidRPr="009D3C65">
        <w:rPr>
          <w:sz w:val="28"/>
          <w:szCs w:val="28"/>
        </w:rPr>
        <w:t>ь</w:t>
      </w:r>
      <w:r w:rsidRPr="009D3C65">
        <w:rPr>
          <w:sz w:val="28"/>
          <w:szCs w:val="28"/>
        </w:rPr>
        <w:t xml:space="preserve">ником снять фаску(рис.справа </w:t>
      </w:r>
      <w:r w:rsidRPr="009D3C65">
        <w:rPr>
          <w:rStyle w:val="Strong"/>
          <w:sz w:val="28"/>
          <w:szCs w:val="28"/>
        </w:rPr>
        <w:t>а</w:t>
      </w:r>
      <w:r w:rsidRPr="009D3C65">
        <w:rPr>
          <w:sz w:val="28"/>
          <w:szCs w:val="28"/>
        </w:rPr>
        <w:t>) для того, чтобы заборная часть плашки ле</w:t>
      </w:r>
      <w:r w:rsidRPr="009D3C65">
        <w:rPr>
          <w:sz w:val="28"/>
          <w:szCs w:val="28"/>
        </w:rPr>
        <w:t>г</w:t>
      </w:r>
      <w:r w:rsidRPr="009D3C65">
        <w:rPr>
          <w:sz w:val="28"/>
          <w:szCs w:val="28"/>
        </w:rPr>
        <w:t>че захватывала металл. Следует проверить качество плашки внешним осмо</w:t>
      </w:r>
      <w:r w:rsidRPr="009D3C65">
        <w:rPr>
          <w:sz w:val="28"/>
          <w:szCs w:val="28"/>
        </w:rPr>
        <w:t>т</w:t>
      </w:r>
      <w:r w:rsidRPr="009D3C65">
        <w:rPr>
          <w:sz w:val="28"/>
          <w:szCs w:val="28"/>
        </w:rPr>
        <w:t>ром и навинчиванием ее на болт или шпильку с неповрежденной резьбой. Необходимо также тщательно проверить качество закрепления плашки в плашкодержателе, чтобы исключить возможный ее перекос и проскальзыв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>ние в гнезде.</w:t>
      </w:r>
      <w:r w:rsidRPr="009D3C65">
        <w:rPr>
          <w:sz w:val="28"/>
          <w:szCs w:val="28"/>
        </w:rPr>
        <w:br/>
        <w:t>Перед нарезанием резьбы размечают на стержне ее длину, стержень закре</w:t>
      </w:r>
      <w:r w:rsidRPr="009D3C65">
        <w:rPr>
          <w:sz w:val="28"/>
          <w:szCs w:val="28"/>
        </w:rPr>
        <w:t>п</w:t>
      </w:r>
      <w:r w:rsidRPr="009D3C65">
        <w:rPr>
          <w:sz w:val="28"/>
          <w:szCs w:val="28"/>
        </w:rPr>
        <w:t xml:space="preserve">ляют в тисках так, чтобы выступающий над верхней плоскостью губок конец был больше нарезаемой части на 20...25 мм. Стержень ставят по угольнику под углом 90° к верхним плоскостям губок (рис. </w:t>
      </w:r>
      <w:r w:rsidRPr="009D3C65">
        <w:rPr>
          <w:rStyle w:val="Strong"/>
          <w:sz w:val="28"/>
          <w:szCs w:val="28"/>
        </w:rPr>
        <w:t>б</w:t>
      </w:r>
      <w:r w:rsidRPr="009D3C65">
        <w:rPr>
          <w:sz w:val="28"/>
          <w:szCs w:val="28"/>
        </w:rPr>
        <w:t>). Плашку, закрепленную в плашкодержателе, накладывают на верхний торец стержня и с небольшим нажимом, не допуская перекоса плашки, вращают ее (рис.</w:t>
      </w:r>
      <w:r w:rsidRPr="009D3C65">
        <w:rPr>
          <w:rStyle w:val="Strong"/>
          <w:sz w:val="28"/>
          <w:szCs w:val="28"/>
        </w:rPr>
        <w:t xml:space="preserve"> в</w:t>
      </w:r>
      <w:r w:rsidRPr="009D3C65">
        <w:rPr>
          <w:sz w:val="28"/>
          <w:szCs w:val="28"/>
        </w:rPr>
        <w:t>). После нарез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>ния 1—2 ниток резьбы, еще раз проверяют совпадение осей вращения пла</w:t>
      </w:r>
      <w:r w:rsidRPr="009D3C65">
        <w:rPr>
          <w:sz w:val="28"/>
          <w:szCs w:val="28"/>
        </w:rPr>
        <w:t>ш</w:t>
      </w:r>
      <w:r w:rsidRPr="009D3C65">
        <w:rPr>
          <w:sz w:val="28"/>
          <w:szCs w:val="28"/>
        </w:rPr>
        <w:t>ки и стержня.</w:t>
      </w:r>
      <w:r w:rsidRPr="009D3C65">
        <w:rPr>
          <w:sz w:val="28"/>
          <w:szCs w:val="28"/>
        </w:rPr>
        <w:br/>
        <w:t xml:space="preserve">После этого </w:t>
      </w:r>
      <w:r w:rsidRPr="009D3C65">
        <w:rPr>
          <w:rStyle w:val="Emphasis"/>
          <w:sz w:val="28"/>
          <w:szCs w:val="28"/>
        </w:rPr>
        <w:t>смазывают маслом резьбовую часть стержня</w:t>
      </w:r>
      <w:r w:rsidRPr="009D3C65">
        <w:rPr>
          <w:sz w:val="28"/>
          <w:szCs w:val="28"/>
        </w:rPr>
        <w:t xml:space="preserve">, нарезку плашки и вращают плашку, равномерно нажимая на обе рукоятки плашкодержателя (рис. </w:t>
      </w:r>
      <w:r w:rsidRPr="009D3C65">
        <w:rPr>
          <w:rStyle w:val="Strong"/>
          <w:sz w:val="28"/>
          <w:szCs w:val="28"/>
        </w:rPr>
        <w:t>г</w:t>
      </w:r>
      <w:r w:rsidRPr="009D3C65">
        <w:rPr>
          <w:sz w:val="28"/>
          <w:szCs w:val="28"/>
        </w:rPr>
        <w:t xml:space="preserve">). </w:t>
      </w:r>
      <w:r w:rsidRPr="009D3C65">
        <w:rPr>
          <w:rStyle w:val="Strong"/>
          <w:sz w:val="28"/>
          <w:szCs w:val="28"/>
        </w:rPr>
        <w:t>Вращение должно быть возвратнопоступательным: один-два оборота вправо и пол-оборота влево.</w:t>
      </w:r>
      <w:r w:rsidRPr="009D3C65">
        <w:rPr>
          <w:sz w:val="28"/>
          <w:szCs w:val="28"/>
        </w:rPr>
        <w:t xml:space="preserve"> При этом стружка ломается, выходит через продольное отверстие. Это облегчает нарезание резьбы и улучшает ее качество.  </w:t>
      </w:r>
      <w:r w:rsidRPr="00C2357C">
        <w:rPr>
          <w:noProof/>
          <w:sz w:val="28"/>
          <w:szCs w:val="28"/>
        </w:rPr>
        <w:pict>
          <v:shape id="Рисунок 6" o:spid="_x0000_i1027" type="#_x0000_t75" alt="rezba%202%20small.jpg" style="width:187.5pt;height:132pt;visibility:visible">
            <v:imagedata r:id="rId7" o:title=""/>
          </v:shape>
        </w:pict>
      </w:r>
    </w:p>
    <w:p w:rsidR="00E33FA8" w:rsidRPr="009D3C65" w:rsidRDefault="00E33FA8" w:rsidP="009D3C65">
      <w:pPr>
        <w:pStyle w:val="NormalWeb"/>
        <w:rPr>
          <w:sz w:val="28"/>
          <w:szCs w:val="28"/>
        </w:rPr>
      </w:pPr>
      <w:r w:rsidRPr="009D3C65">
        <w:rPr>
          <w:sz w:val="28"/>
          <w:szCs w:val="28"/>
        </w:rPr>
        <w:t> </w:t>
      </w:r>
    </w:p>
    <w:p w:rsidR="00E33FA8" w:rsidRDefault="00E33FA8" w:rsidP="00111248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D3C65">
        <w:rPr>
          <w:sz w:val="28"/>
          <w:szCs w:val="28"/>
        </w:rPr>
        <w:t xml:space="preserve">Качество нарезанной резьбы в условиях производства проверяют </w:t>
      </w:r>
      <w:r w:rsidRPr="009D3C65">
        <w:rPr>
          <w:rStyle w:val="Strong"/>
          <w:sz w:val="28"/>
          <w:szCs w:val="28"/>
        </w:rPr>
        <w:t>резьбов</w:t>
      </w:r>
      <w:r w:rsidRPr="009D3C65">
        <w:rPr>
          <w:rStyle w:val="Strong"/>
          <w:sz w:val="28"/>
          <w:szCs w:val="28"/>
        </w:rPr>
        <w:t>ы</w:t>
      </w:r>
      <w:r w:rsidRPr="009D3C65">
        <w:rPr>
          <w:rStyle w:val="Strong"/>
          <w:sz w:val="28"/>
          <w:szCs w:val="28"/>
        </w:rPr>
        <w:t>ми микрометрами</w:t>
      </w:r>
      <w:r w:rsidRPr="009D3C65">
        <w:rPr>
          <w:sz w:val="28"/>
          <w:szCs w:val="28"/>
        </w:rPr>
        <w:t xml:space="preserve">, </w:t>
      </w:r>
      <w:r w:rsidRPr="009D3C65">
        <w:rPr>
          <w:rStyle w:val="Strong"/>
          <w:sz w:val="28"/>
          <w:szCs w:val="28"/>
        </w:rPr>
        <w:t>резьбовыми калибрами</w:t>
      </w:r>
      <w:r w:rsidRPr="009D3C65">
        <w:rPr>
          <w:sz w:val="28"/>
          <w:szCs w:val="28"/>
        </w:rPr>
        <w:t xml:space="preserve">-кольцами и </w:t>
      </w:r>
      <w:r w:rsidRPr="009D3C65">
        <w:rPr>
          <w:rStyle w:val="Strong"/>
          <w:sz w:val="28"/>
          <w:szCs w:val="28"/>
        </w:rPr>
        <w:t>резьбовыми пробками</w:t>
      </w:r>
      <w:r>
        <w:rPr>
          <w:rStyle w:val="Strong"/>
          <w:sz w:val="28"/>
          <w:szCs w:val="28"/>
        </w:rPr>
        <w:t xml:space="preserve">, </w:t>
      </w:r>
      <w:r w:rsidRPr="009D3C65">
        <w:rPr>
          <w:sz w:val="28"/>
          <w:szCs w:val="28"/>
        </w:rPr>
        <w:t xml:space="preserve"> допускается проверка резьбы гайками.</w:t>
      </w:r>
    </w:p>
    <w:p w:rsidR="00E33FA8" w:rsidRPr="00111248" w:rsidRDefault="00E33FA8" w:rsidP="00111248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111248">
        <w:rPr>
          <w:rStyle w:val="Strong"/>
          <w:sz w:val="28"/>
          <w:szCs w:val="28"/>
        </w:rPr>
        <w:t>После окончания работы плашку вынимают из плашкодержателя, тщ</w:t>
      </w:r>
      <w:r w:rsidRPr="00111248">
        <w:rPr>
          <w:rStyle w:val="Strong"/>
          <w:sz w:val="28"/>
          <w:szCs w:val="28"/>
        </w:rPr>
        <w:t>а</w:t>
      </w:r>
      <w:r w:rsidRPr="00111248">
        <w:rPr>
          <w:rStyle w:val="Strong"/>
          <w:sz w:val="28"/>
          <w:szCs w:val="28"/>
        </w:rPr>
        <w:t>тельно очищают щеткой от стружки, протирают ветошью и смазывают маслом.</w:t>
      </w:r>
    </w:p>
    <w:p w:rsidR="00E33FA8" w:rsidRDefault="00E33FA8" w:rsidP="00111248">
      <w:pPr>
        <w:pStyle w:val="NormalWeb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получения круглых сквозных отверстий применяют </w:t>
      </w:r>
      <w:r>
        <w:rPr>
          <w:rStyle w:val="Strong"/>
          <w:sz w:val="28"/>
          <w:szCs w:val="28"/>
        </w:rPr>
        <w:t>сверление м</w:t>
      </w:r>
      <w:r>
        <w:rPr>
          <w:rStyle w:val="Strong"/>
          <w:sz w:val="28"/>
          <w:szCs w:val="28"/>
        </w:rPr>
        <w:t>е</w:t>
      </w:r>
      <w:r>
        <w:rPr>
          <w:rStyle w:val="Strong"/>
          <w:sz w:val="28"/>
          <w:szCs w:val="28"/>
        </w:rPr>
        <w:t>талла</w:t>
      </w:r>
      <w:r>
        <w:rPr>
          <w:sz w:val="28"/>
          <w:szCs w:val="28"/>
        </w:rPr>
        <w:t>.</w:t>
      </w:r>
    </w:p>
    <w:p w:rsidR="00E33FA8" w:rsidRDefault="00E33FA8" w:rsidP="00111248">
      <w:pPr>
        <w:pStyle w:val="NormalWeb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зависимости от </w:t>
      </w:r>
      <w:r>
        <w:rPr>
          <w:rStyle w:val="Strong"/>
          <w:b w:val="0"/>
          <w:sz w:val="28"/>
          <w:szCs w:val="28"/>
        </w:rPr>
        <w:t>скорости сверления</w:t>
      </w:r>
      <w:r>
        <w:rPr>
          <w:sz w:val="28"/>
          <w:szCs w:val="28"/>
        </w:rPr>
        <w:t>, вязкости металла и диаметра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верстия увеличивается разбивка отверстий. Рекомендуется  сначала просве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ливать отверстия на три миллиметра меньше, чем требуется, и только потом для уменьшения разбивки проходить сверлом необходимого размера.</w:t>
      </w:r>
    </w:p>
    <w:p w:rsidR="00E33FA8" w:rsidRPr="00111248" w:rsidRDefault="00E33FA8" w:rsidP="00111248">
      <w:pPr>
        <w:pStyle w:val="NormalWeb"/>
        <w:spacing w:before="0" w:beforeAutospacing="0" w:after="0" w:afterAutospacing="0"/>
        <w:ind w:firstLine="709"/>
        <w:rPr>
          <w:sz w:val="28"/>
          <w:szCs w:val="28"/>
        </w:rPr>
      </w:pPr>
      <w:r w:rsidRPr="00111248">
        <w:rPr>
          <w:sz w:val="28"/>
          <w:szCs w:val="28"/>
        </w:rPr>
        <w:t xml:space="preserve"> Сверлильный кондуктор– это приспособление с кондукторной плитой для обработки большого количества одинаковых деталей с одинаково расп</w:t>
      </w:r>
      <w:r w:rsidRPr="00111248">
        <w:rPr>
          <w:sz w:val="28"/>
          <w:szCs w:val="28"/>
        </w:rPr>
        <w:t>о</w:t>
      </w:r>
      <w:r w:rsidRPr="00111248">
        <w:rPr>
          <w:sz w:val="28"/>
          <w:szCs w:val="28"/>
        </w:rPr>
        <w:t>ложенными отверстиями без предварительной разметки. Сверлильные ко</w:t>
      </w:r>
      <w:r w:rsidRPr="00111248">
        <w:rPr>
          <w:sz w:val="28"/>
          <w:szCs w:val="28"/>
        </w:rPr>
        <w:t>н</w:t>
      </w:r>
      <w:r w:rsidRPr="00111248">
        <w:rPr>
          <w:sz w:val="28"/>
          <w:szCs w:val="28"/>
        </w:rPr>
        <w:t>дукторы могут быть разной конструкции. Они могут устанавливаться на д</w:t>
      </w:r>
      <w:r w:rsidRPr="00111248">
        <w:rPr>
          <w:sz w:val="28"/>
          <w:szCs w:val="28"/>
        </w:rPr>
        <w:t>е</w:t>
      </w:r>
      <w:r w:rsidRPr="00111248">
        <w:rPr>
          <w:sz w:val="28"/>
          <w:szCs w:val="28"/>
        </w:rPr>
        <w:t>таль и крепиться непосредственно к детали, могут представлять собой пр</w:t>
      </w:r>
      <w:r w:rsidRPr="00111248">
        <w:rPr>
          <w:sz w:val="28"/>
          <w:szCs w:val="28"/>
        </w:rPr>
        <w:t>и</w:t>
      </w:r>
      <w:r w:rsidRPr="00111248">
        <w:rPr>
          <w:sz w:val="28"/>
          <w:szCs w:val="28"/>
        </w:rPr>
        <w:t>способление с кондукторной плитой, в которое устанавливается и зажимае</w:t>
      </w:r>
      <w:r w:rsidRPr="00111248">
        <w:rPr>
          <w:sz w:val="28"/>
          <w:szCs w:val="28"/>
        </w:rPr>
        <w:t>т</w:t>
      </w:r>
      <w:r w:rsidRPr="00111248">
        <w:rPr>
          <w:sz w:val="28"/>
          <w:szCs w:val="28"/>
        </w:rPr>
        <w:t>ся деталь. В этом случае в кондукторной плите находятся соответствующим образом расположенные отверстия со вставленными в них кондукторными втулками с определенным диаметром отверстий, через которые сверло н</w:t>
      </w:r>
      <w:r w:rsidRPr="00111248">
        <w:rPr>
          <w:sz w:val="28"/>
          <w:szCs w:val="28"/>
        </w:rPr>
        <w:t>а</w:t>
      </w:r>
      <w:r w:rsidRPr="00111248">
        <w:rPr>
          <w:sz w:val="28"/>
          <w:szCs w:val="28"/>
        </w:rPr>
        <w:t>правляется в зажатую в приспособление для сверления деталь. В ряде случ</w:t>
      </w:r>
      <w:r w:rsidRPr="00111248">
        <w:rPr>
          <w:sz w:val="28"/>
          <w:szCs w:val="28"/>
        </w:rPr>
        <w:t>а</w:t>
      </w:r>
      <w:r w:rsidRPr="00111248">
        <w:rPr>
          <w:sz w:val="28"/>
          <w:szCs w:val="28"/>
        </w:rPr>
        <w:t>ев кондукторные плиты имеют отверстия без кондукторных втулок.</w:t>
      </w:r>
    </w:p>
    <w:p w:rsidR="00E33FA8" w:rsidRPr="00111248" w:rsidRDefault="00E33FA8" w:rsidP="00111248">
      <w:pPr>
        <w:pStyle w:val="NormalWeb"/>
        <w:spacing w:before="0" w:beforeAutospacing="0" w:after="0" w:afterAutospacing="0"/>
        <w:ind w:firstLine="709"/>
        <w:rPr>
          <w:sz w:val="28"/>
          <w:szCs w:val="28"/>
        </w:rPr>
      </w:pPr>
      <w:r w:rsidRPr="00C2357C">
        <w:rPr>
          <w:noProof/>
          <w:sz w:val="28"/>
          <w:szCs w:val="28"/>
        </w:rPr>
        <w:pict>
          <v:shape id="Рисунок 12" o:spid="_x0000_i1028" type="#_x0000_t75" alt="http://lib.rus.ec/i/77/174877/i_032.png" style="width:204.75pt;height:146.25pt;visibility:visible">
            <v:imagedata r:id="rId8" o:title=""/>
          </v:shape>
        </w:pict>
      </w:r>
    </w:p>
    <w:p w:rsidR="00E33FA8" w:rsidRDefault="00E33FA8" w:rsidP="006D7939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E33FA8" w:rsidRDefault="00E33FA8" w:rsidP="006D793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E33FA8" w:rsidRDefault="00E33FA8" w:rsidP="006D793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E33FA8" w:rsidRDefault="00E33FA8" w:rsidP="006D7939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E33FA8" w:rsidRDefault="00E33FA8" w:rsidP="006D7939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E33FA8" w:rsidRDefault="00E33FA8" w:rsidP="006D7939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E33FA8" w:rsidRDefault="00E33FA8" w:rsidP="006D7939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технологический процесс на изготовление шпильки в виде таблицы</w:t>
      </w:r>
    </w:p>
    <w:p w:rsidR="00E33FA8" w:rsidRDefault="00E33FA8" w:rsidP="006D793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E33FA8" w:rsidRPr="00C2357C">
        <w:tc>
          <w:tcPr>
            <w:tcW w:w="2518" w:type="dxa"/>
          </w:tcPr>
          <w:p w:rsidR="00E33FA8" w:rsidRPr="00C2357C" w:rsidRDefault="00E3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57C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E33FA8" w:rsidRPr="00C2357C" w:rsidRDefault="00E3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57C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E33FA8" w:rsidRPr="00C2357C" w:rsidRDefault="00E3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57C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E33FA8" w:rsidRPr="00C2357C">
        <w:tc>
          <w:tcPr>
            <w:tcW w:w="2518" w:type="dxa"/>
          </w:tcPr>
          <w:p w:rsidR="00E33FA8" w:rsidRPr="00C2357C" w:rsidRDefault="00E3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33FA8" w:rsidRPr="00C2357C" w:rsidRDefault="00E3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E33FA8" w:rsidRPr="00C2357C" w:rsidRDefault="00E3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3FA8" w:rsidRDefault="00E33FA8" w:rsidP="006D793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E33FA8" w:rsidRDefault="00E33FA8" w:rsidP="006D7939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фектов изготовленных шпилек  указать причины допущенных дефектов и меры по устранению дефектов).</w:t>
      </w:r>
    </w:p>
    <w:p w:rsidR="00E33FA8" w:rsidRDefault="00E33FA8" w:rsidP="006D793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E33FA8" w:rsidRDefault="00E33FA8" w:rsidP="006D793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E33FA8" w:rsidRDefault="00E33FA8" w:rsidP="006D7939">
      <w:pPr>
        <w:pStyle w:val="ListParagraph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Какую операцию называют правкой? нарезанием резьбы?</w:t>
      </w:r>
    </w:p>
    <w:p w:rsidR="00E33FA8" w:rsidRDefault="00E33FA8" w:rsidP="006D7939">
      <w:pPr>
        <w:pStyle w:val="ListParagraph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инструменты применяют при правке? нарезании рез</w:t>
      </w:r>
      <w:r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бы?</w:t>
      </w:r>
    </w:p>
    <w:p w:rsidR="00E33FA8" w:rsidRDefault="00E33FA8" w:rsidP="006D7939">
      <w:pPr>
        <w:pStyle w:val="ListParagraph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Укажите диаметр стержня для резьбы М30.</w:t>
      </w:r>
    </w:p>
    <w:p w:rsidR="00E33FA8" w:rsidRDefault="00E33FA8" w:rsidP="006D7939">
      <w:pPr>
        <w:pStyle w:val="ListParagraph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Почему диаметр стержня должен быть меньше наружного диаметра резьбы?</w:t>
      </w:r>
    </w:p>
    <w:p w:rsidR="00E33FA8" w:rsidRDefault="00E33FA8" w:rsidP="006D7939">
      <w:pPr>
        <w:pStyle w:val="ListParagraph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какой целью на стержне перед нарезанием резьбы снимают фаску?</w:t>
      </w:r>
    </w:p>
    <w:p w:rsidR="00E33FA8" w:rsidRDefault="00E33FA8" w:rsidP="006D7939">
      <w:pPr>
        <w:pStyle w:val="ListParagraph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проверить качество нарезанной резьбы?</w:t>
      </w:r>
    </w:p>
    <w:p w:rsidR="00E33FA8" w:rsidRDefault="00E33FA8" w:rsidP="006D7939">
      <w:pPr>
        <w:pStyle w:val="ListParagraph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какой целью выполняют сверление отверстий по кондукт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>?</w:t>
      </w:r>
    </w:p>
    <w:p w:rsidR="00E33FA8" w:rsidRDefault="00E33FA8" w:rsidP="006D793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E33FA8" w:rsidRDefault="00E33FA8" w:rsidP="006D793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E33FA8" w:rsidRDefault="00E33FA8" w:rsidP="006D793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E33FA8" w:rsidRDefault="00E33FA8" w:rsidP="006D793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Покровский Б.С., Скакун В.А. Слесарное дело. – М.: Акад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мия, 2004г.-320с.</w:t>
      </w:r>
    </w:p>
    <w:p w:rsidR="00E33FA8" w:rsidRDefault="00E33FA8" w:rsidP="006D7939">
      <w:pPr>
        <w:numPr>
          <w:ilvl w:val="0"/>
          <w:numId w:val="8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Макиенко Н. И. Общий курс слесарного дела. – М.: Академия, 1999г.-334с.</w:t>
      </w:r>
    </w:p>
    <w:p w:rsidR="00E33FA8" w:rsidRDefault="00E33FA8" w:rsidP="006D7939">
      <w:pPr>
        <w:numPr>
          <w:ilvl w:val="0"/>
          <w:numId w:val="8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Зайцев С. А., Грибанов Д. Д., Толстов А. Н., Меркулов Р. В. Контрольно-измерительные приборы и инструменты. - М.: Академия, 2005г.-464с.</w:t>
      </w:r>
    </w:p>
    <w:p w:rsidR="00E33FA8" w:rsidRDefault="00E33FA8" w:rsidP="006D7939"/>
    <w:sectPr w:rsidR="00E33FA8" w:rsidSect="00D7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7939"/>
    <w:rsid w:val="00111248"/>
    <w:rsid w:val="002C03FD"/>
    <w:rsid w:val="002D5FE5"/>
    <w:rsid w:val="003439D2"/>
    <w:rsid w:val="003D2E86"/>
    <w:rsid w:val="006D7939"/>
    <w:rsid w:val="00905B28"/>
    <w:rsid w:val="009B624D"/>
    <w:rsid w:val="009D3C65"/>
    <w:rsid w:val="00A91B2B"/>
    <w:rsid w:val="00AF4C4A"/>
    <w:rsid w:val="00B63156"/>
    <w:rsid w:val="00C2357C"/>
    <w:rsid w:val="00D7364C"/>
    <w:rsid w:val="00E33FA8"/>
    <w:rsid w:val="00E91215"/>
    <w:rsid w:val="00EB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64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D79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D7939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6D7939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D3C65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9D3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3C65"/>
    <w:rPr>
      <w:rFonts w:ascii="Tahoma" w:hAnsi="Tahoma" w:cs="Tahoma"/>
      <w:sz w:val="16"/>
      <w:szCs w:val="16"/>
    </w:rPr>
  </w:style>
  <w:style w:type="paragraph" w:customStyle="1" w:styleId="book">
    <w:name w:val="book"/>
    <w:basedOn w:val="Normal"/>
    <w:uiPriority w:val="99"/>
    <w:rsid w:val="009D3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03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5</Pages>
  <Words>1084</Words>
  <Characters>6179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6</cp:revision>
  <cp:lastPrinted>2012-05-11T08:33:00Z</cp:lastPrinted>
  <dcterms:created xsi:type="dcterms:W3CDTF">2011-11-20T17:09:00Z</dcterms:created>
  <dcterms:modified xsi:type="dcterms:W3CDTF">2012-05-11T08:34:00Z</dcterms:modified>
</cp:coreProperties>
</file>